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20" w:afterLines="20" w:line="580" w:lineRule="exact"/>
        <w:jc w:val="center"/>
        <w:rPr>
          <w:rFonts w:ascii="方正小标宋简体" w:hAnsi="华文中宋" w:eastAsia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hAnsi="华文中宋" w:eastAsia="方正小标宋简体"/>
          <w:sz w:val="36"/>
          <w:szCs w:val="36"/>
        </w:rPr>
        <w:t>2017</w:t>
      </w:r>
      <w:r>
        <w:rPr>
          <w:rFonts w:hint="eastAsia" w:ascii="方正小标宋简体" w:hAnsi="华文中宋" w:eastAsia="方正小标宋简体"/>
          <w:sz w:val="36"/>
          <w:szCs w:val="36"/>
        </w:rPr>
        <w:t>年</w:t>
      </w: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兴玉</w:t>
      </w:r>
      <w:r>
        <w:rPr>
          <w:rFonts w:hint="eastAsia" w:ascii="方正小标宋简体" w:hAnsi="华文中宋" w:eastAsia="方正小标宋简体"/>
          <w:sz w:val="36"/>
          <w:szCs w:val="36"/>
        </w:rPr>
        <w:t>名医推荐申报材料装订目录</w:t>
      </w:r>
    </w:p>
    <w:tbl>
      <w:tblPr>
        <w:tblStyle w:val="6"/>
        <w:tblW w:w="92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957"/>
        <w:gridCol w:w="4315"/>
        <w:gridCol w:w="1184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类别</w:t>
            </w: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序号</w:t>
            </w: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证</w:t>
            </w:r>
            <w:r>
              <w:rPr>
                <w:rFonts w:ascii="黑体" w:hAnsi="黑体" w:eastAsia="黑体"/>
                <w:szCs w:val="32"/>
              </w:rPr>
              <w:t xml:space="preserve">   </w:t>
            </w:r>
            <w:r>
              <w:rPr>
                <w:rFonts w:hint="eastAsia" w:ascii="黑体" w:hAnsi="黑体" w:eastAsia="黑体"/>
                <w:szCs w:val="32"/>
              </w:rPr>
              <w:t>书</w:t>
            </w:r>
            <w:r>
              <w:rPr>
                <w:rFonts w:ascii="黑体" w:hAnsi="黑体" w:eastAsia="黑体"/>
                <w:szCs w:val="32"/>
              </w:rPr>
              <w:t xml:space="preserve">   </w:t>
            </w:r>
            <w:r>
              <w:rPr>
                <w:rFonts w:hint="eastAsia" w:ascii="黑体" w:hAnsi="黑体" w:eastAsia="黑体"/>
                <w:szCs w:val="32"/>
              </w:rPr>
              <w:t>名</w:t>
            </w:r>
            <w:r>
              <w:rPr>
                <w:rFonts w:ascii="黑体" w:hAnsi="黑体" w:eastAsia="黑体"/>
                <w:szCs w:val="32"/>
              </w:rPr>
              <w:t xml:space="preserve">   </w:t>
            </w:r>
            <w:r>
              <w:rPr>
                <w:rFonts w:hint="eastAsia" w:ascii="黑体" w:hAnsi="黑体" w:eastAsia="黑体"/>
                <w:szCs w:val="32"/>
              </w:rPr>
              <w:t>称</w:t>
            </w: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份数</w:t>
            </w: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restar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个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人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证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书</w:t>
            </w: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发表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论文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科研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成果</w:t>
            </w: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restar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相应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证明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材料</w:t>
            </w: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32"/>
              </w:rPr>
            </w:pP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4315" w:type="dxa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宋体"/>
                <w:szCs w:val="32"/>
              </w:rPr>
            </w:pPr>
          </w:p>
        </w:tc>
        <w:tc>
          <w:tcPr>
            <w:tcW w:w="118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  <w:tc>
          <w:tcPr>
            <w:tcW w:w="1887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/>
                <w:szCs w:val="32"/>
              </w:rPr>
            </w:pPr>
          </w:p>
        </w:tc>
      </w:tr>
    </w:tbl>
    <w:p>
      <w:pPr>
        <w:adjustRightInd w:val="0"/>
        <w:snapToGrid w:val="0"/>
        <w:spacing w:beforeLines="20" w:line="400" w:lineRule="exact"/>
      </w:pPr>
      <w:r>
        <w:rPr>
          <w:rFonts w:hint="eastAsia" w:ascii="黑体" w:hAnsi="宋体" w:eastAsia="黑体"/>
          <w:szCs w:val="32"/>
        </w:rPr>
        <w:t>备注：个人提交材料请按本表样的类别、序号整理分类装订。</w:t>
      </w:r>
    </w:p>
    <w:sectPr>
      <w:headerReference r:id="rId3" w:type="default"/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dit="trackedChanges" w:enforcement="1" w:cryptProviderType="rsaFull" w:cryptAlgorithmClass="hash" w:cryptAlgorithmType="typeAny" w:cryptAlgorithmSid="4" w:cryptSpinCount="100000" w:hash="RmDg/C5Tjzz3sOxPtebIdWHIXXQ=" w:salt="taBOm3wjSoXj9iqScZbkl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26"/>
    <w:rsid w:val="001810F3"/>
    <w:rsid w:val="00245637"/>
    <w:rsid w:val="002F4827"/>
    <w:rsid w:val="0031407D"/>
    <w:rsid w:val="003F1FC6"/>
    <w:rsid w:val="00404094"/>
    <w:rsid w:val="00433B46"/>
    <w:rsid w:val="0048244C"/>
    <w:rsid w:val="00496EF1"/>
    <w:rsid w:val="004D6FE5"/>
    <w:rsid w:val="005162E1"/>
    <w:rsid w:val="005C09BD"/>
    <w:rsid w:val="006449B6"/>
    <w:rsid w:val="006871EA"/>
    <w:rsid w:val="006D32BF"/>
    <w:rsid w:val="007B0809"/>
    <w:rsid w:val="008520F7"/>
    <w:rsid w:val="009F0B60"/>
    <w:rsid w:val="00A740BD"/>
    <w:rsid w:val="00A8593A"/>
    <w:rsid w:val="00BD22E4"/>
    <w:rsid w:val="00CB3F5D"/>
    <w:rsid w:val="00CD2ED7"/>
    <w:rsid w:val="00D4582D"/>
    <w:rsid w:val="00DC0726"/>
    <w:rsid w:val="00E877D9"/>
    <w:rsid w:val="00EC0732"/>
    <w:rsid w:val="00FB6AE5"/>
    <w:rsid w:val="2FB00C68"/>
    <w:rsid w:val="4D67418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Header Char"/>
    <w:basedOn w:val="5"/>
    <w:link w:val="4"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Foot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Balloon Text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31</Words>
  <Characters>182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2017-08-15T02:06:00Z</dcterms:created>
  <dc:creator>李永先</dc:creator>
  <cp:lastModifiedBy>Administrator</cp:lastModifiedBy>
  <cp:lastPrinted>2017-08-15T08:08:00Z</cp:lastPrinted>
  <dcterms:modified xsi:type="dcterms:W3CDTF">2017-10-12T02:23:33Z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anid">
    <vt:lpwstr>99F2AF8EEADA4743B2C4CDAB4D86C187</vt:lpwstr>
  </property>
  <property fmtid="{D5CDD505-2E9C-101B-9397-08002B2CF9AE}" pid="3" name="KSOProductBuildVer">
    <vt:lpwstr>2052-10.8.0.5950</vt:lpwstr>
  </property>
</Properties>
</file>